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96" w:rsidRPr="00E16824" w:rsidRDefault="00876396" w:rsidP="001254F1">
      <w:pPr>
        <w:tabs>
          <w:tab w:val="left" w:pos="6521"/>
        </w:tabs>
        <w:spacing w:after="0"/>
        <w:jc w:val="right"/>
        <w:rPr>
          <w:b/>
        </w:rPr>
      </w:pPr>
      <w:r w:rsidRPr="00127AEA">
        <w:rPr>
          <w:b/>
        </w:rPr>
        <w:t xml:space="preserve">Приложение № </w:t>
      </w:r>
      <w:r>
        <w:rPr>
          <w:b/>
        </w:rPr>
        <w:t>7</w:t>
      </w:r>
    </w:p>
    <w:p w:rsidR="00876396" w:rsidRPr="001E191C" w:rsidRDefault="00876396" w:rsidP="001254F1">
      <w:pPr>
        <w:tabs>
          <w:tab w:val="left" w:pos="6521"/>
        </w:tabs>
        <w:spacing w:after="0"/>
        <w:jc w:val="right"/>
      </w:pPr>
      <w:r>
        <w:t xml:space="preserve">к Договору № </w:t>
      </w:r>
      <w:r w:rsidRPr="00AC7D2F">
        <w:t>_</w:t>
      </w:r>
      <w:r w:rsidRPr="001E191C">
        <w:t>____________________</w:t>
      </w:r>
    </w:p>
    <w:p w:rsidR="00876396" w:rsidRPr="000C0D75" w:rsidRDefault="00876396" w:rsidP="001254F1">
      <w:pPr>
        <w:tabs>
          <w:tab w:val="left" w:pos="6521"/>
        </w:tabs>
        <w:spacing w:after="0"/>
        <w:jc w:val="right"/>
      </w:pPr>
      <w:r>
        <w:t>от ______________ 2014г.</w:t>
      </w:r>
    </w:p>
    <w:p w:rsidR="00876396" w:rsidRDefault="00876396" w:rsidP="001254F1">
      <w:pPr>
        <w:tabs>
          <w:tab w:val="left" w:pos="6521"/>
        </w:tabs>
        <w:jc w:val="right"/>
      </w:pPr>
    </w:p>
    <w:p w:rsidR="00876396" w:rsidRDefault="00876396" w:rsidP="006561AF">
      <w:pPr>
        <w:tabs>
          <w:tab w:val="left" w:pos="6521"/>
        </w:tabs>
        <w:ind w:left="5670"/>
      </w:pPr>
    </w:p>
    <w:p w:rsidR="00876396" w:rsidRPr="000941D1" w:rsidRDefault="00876396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76396" w:rsidRPr="0035020C" w:rsidRDefault="00876396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76396" w:rsidRDefault="00876396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876396" w:rsidRPr="008B481F" w:rsidRDefault="00876396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76396" w:rsidRPr="00076B0D" w:rsidRDefault="00876396" w:rsidP="00304C91">
      <w:r w:rsidRPr="00076B0D">
        <w:t xml:space="preserve">_____________________________________________________________________________, </w:t>
      </w:r>
    </w:p>
    <w:p w:rsidR="00876396" w:rsidRDefault="00876396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76396" w:rsidRDefault="00876396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76396" w:rsidRPr="008B481F" w:rsidRDefault="00876396" w:rsidP="00D55255">
      <w:r w:rsidRPr="008B481F">
        <w:t xml:space="preserve">дает в пользу </w:t>
      </w:r>
      <w:r>
        <w:t>А</w:t>
      </w:r>
      <w:r w:rsidRPr="008B481F">
        <w:t xml:space="preserve">кционерного общества НИЖЕГОРОДСКАЯ ИНЖИНИРИНГОВАЯ  КОМПАНИЯ «АТОМЭНЕРГОПРОЕКТ» (АО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76396" w:rsidRPr="006D577A" w:rsidRDefault="00876396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76396" w:rsidRPr="008B481F" w:rsidRDefault="00876396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76396" w:rsidRPr="008B481F" w:rsidRDefault="00876396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76396" w:rsidRPr="006D577A" w:rsidRDefault="00876396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876396" w:rsidRDefault="00876396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76396" w:rsidRPr="008B481F" w:rsidRDefault="00876396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76396" w:rsidRPr="008B481F" w:rsidRDefault="00876396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876396" w:rsidRPr="008B481F" w:rsidRDefault="00876396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76396" w:rsidRPr="008B481F" w:rsidRDefault="00876396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876396" w:rsidRPr="008B481F" w:rsidRDefault="00876396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876396" w:rsidRDefault="00876396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876396" w:rsidRPr="00016673" w:rsidRDefault="00876396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76396" w:rsidRPr="008B481F" w:rsidRDefault="00876396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76396" w:rsidRPr="008B481F" w:rsidRDefault="00876396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76396" w:rsidRPr="008B481F" w:rsidRDefault="00876396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76396" w:rsidRPr="008B481F" w:rsidRDefault="00876396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76396" w:rsidRPr="008B481F" w:rsidRDefault="00876396" w:rsidP="00D55255">
      <w:pPr>
        <w:rPr>
          <w:sz w:val="16"/>
          <w:szCs w:val="16"/>
        </w:rPr>
      </w:pPr>
    </w:p>
    <w:p w:rsidR="00876396" w:rsidRPr="008B481F" w:rsidRDefault="00876396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76396" w:rsidRPr="008B481F" w:rsidRDefault="00876396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76396" w:rsidRPr="008B481F" w:rsidRDefault="00876396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76396" w:rsidRPr="002F14F3" w:rsidRDefault="00876396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76396" w:rsidRPr="008B481F" w:rsidRDefault="00876396" w:rsidP="00D72657">
      <w:pPr>
        <w:autoSpaceDE w:val="0"/>
        <w:autoSpaceDN w:val="0"/>
        <w:adjustRightInd w:val="0"/>
      </w:pPr>
    </w:p>
    <w:p w:rsidR="00876396" w:rsidRPr="008B481F" w:rsidRDefault="00876396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76396" w:rsidRPr="002F14F3" w:rsidRDefault="00876396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76396" w:rsidRPr="008B481F" w:rsidRDefault="00876396" w:rsidP="00D72657">
      <w:pPr>
        <w:autoSpaceDE w:val="0"/>
        <w:autoSpaceDN w:val="0"/>
        <w:adjustRightInd w:val="0"/>
      </w:pPr>
    </w:p>
    <w:p w:rsidR="00876396" w:rsidRPr="008B481F" w:rsidRDefault="00876396" w:rsidP="00D72657">
      <w:pPr>
        <w:rPr>
          <w:bCs/>
        </w:rPr>
      </w:pPr>
    </w:p>
    <w:p w:rsidR="00876396" w:rsidRPr="008B481F" w:rsidRDefault="00876396" w:rsidP="00D72657">
      <w:pPr>
        <w:autoSpaceDE w:val="0"/>
        <w:autoSpaceDN w:val="0"/>
        <w:adjustRightInd w:val="0"/>
        <w:rPr>
          <w:iCs/>
          <w:spacing w:val="-2"/>
        </w:rPr>
      </w:pPr>
    </w:p>
    <w:p w:rsidR="00876396" w:rsidRPr="008B481F" w:rsidRDefault="00876396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76396" w:rsidRPr="008B481F" w:rsidRDefault="00876396" w:rsidP="00D72657"/>
    <w:p w:rsidR="00876396" w:rsidRDefault="00876396"/>
    <w:sectPr w:rsidR="00876396" w:rsidSect="004141FF">
      <w:headerReference w:type="even" r:id="rId7"/>
      <w:headerReference w:type="default" r:id="rId8"/>
      <w:pgSz w:w="11906" w:h="16838"/>
      <w:pgMar w:top="143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396" w:rsidRDefault="00876396">
      <w:r>
        <w:separator/>
      </w:r>
    </w:p>
  </w:endnote>
  <w:endnote w:type="continuationSeparator" w:id="0">
    <w:p w:rsidR="00876396" w:rsidRDefault="00876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396" w:rsidRDefault="00876396">
      <w:r>
        <w:separator/>
      </w:r>
    </w:p>
  </w:footnote>
  <w:footnote w:type="continuationSeparator" w:id="0">
    <w:p w:rsidR="00876396" w:rsidRDefault="00876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96" w:rsidRDefault="00876396" w:rsidP="00E9005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6396" w:rsidRDefault="0087639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396" w:rsidRDefault="00876396" w:rsidP="00E9005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76396" w:rsidRDefault="0087639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503F"/>
    <w:rsid w:val="0002575C"/>
    <w:rsid w:val="0002798F"/>
    <w:rsid w:val="00062797"/>
    <w:rsid w:val="00076B0D"/>
    <w:rsid w:val="000941D1"/>
    <w:rsid w:val="000A2793"/>
    <w:rsid w:val="000B31CC"/>
    <w:rsid w:val="000B72C7"/>
    <w:rsid w:val="000C0D75"/>
    <w:rsid w:val="000D0031"/>
    <w:rsid w:val="00123C3B"/>
    <w:rsid w:val="001254F1"/>
    <w:rsid w:val="00127AEA"/>
    <w:rsid w:val="001802A8"/>
    <w:rsid w:val="00187DC6"/>
    <w:rsid w:val="0019432D"/>
    <w:rsid w:val="001A1199"/>
    <w:rsid w:val="001E191C"/>
    <w:rsid w:val="002055F8"/>
    <w:rsid w:val="0022058A"/>
    <w:rsid w:val="00243ED0"/>
    <w:rsid w:val="002D1B06"/>
    <w:rsid w:val="002F14F3"/>
    <w:rsid w:val="00304C91"/>
    <w:rsid w:val="0031655E"/>
    <w:rsid w:val="0035020C"/>
    <w:rsid w:val="00355B81"/>
    <w:rsid w:val="0039481A"/>
    <w:rsid w:val="003B2480"/>
    <w:rsid w:val="003C23E0"/>
    <w:rsid w:val="004141FF"/>
    <w:rsid w:val="004411D7"/>
    <w:rsid w:val="00497535"/>
    <w:rsid w:val="004C571B"/>
    <w:rsid w:val="004F1CB7"/>
    <w:rsid w:val="004F62CB"/>
    <w:rsid w:val="00557572"/>
    <w:rsid w:val="00571083"/>
    <w:rsid w:val="00573985"/>
    <w:rsid w:val="00582C8A"/>
    <w:rsid w:val="00592C78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1661"/>
    <w:rsid w:val="00754136"/>
    <w:rsid w:val="00763086"/>
    <w:rsid w:val="0077389A"/>
    <w:rsid w:val="00775750"/>
    <w:rsid w:val="00780BF0"/>
    <w:rsid w:val="007B2B56"/>
    <w:rsid w:val="00800383"/>
    <w:rsid w:val="00831428"/>
    <w:rsid w:val="00852356"/>
    <w:rsid w:val="00856EC6"/>
    <w:rsid w:val="00876396"/>
    <w:rsid w:val="00884CCF"/>
    <w:rsid w:val="008B481F"/>
    <w:rsid w:val="00980668"/>
    <w:rsid w:val="009829CA"/>
    <w:rsid w:val="009831CA"/>
    <w:rsid w:val="009B52CB"/>
    <w:rsid w:val="009E7DDE"/>
    <w:rsid w:val="00A06502"/>
    <w:rsid w:val="00A15727"/>
    <w:rsid w:val="00A73C84"/>
    <w:rsid w:val="00AC7D2F"/>
    <w:rsid w:val="00AE3507"/>
    <w:rsid w:val="00AF1D38"/>
    <w:rsid w:val="00AF4973"/>
    <w:rsid w:val="00B2592B"/>
    <w:rsid w:val="00BA21C1"/>
    <w:rsid w:val="00BC293C"/>
    <w:rsid w:val="00BD7DB2"/>
    <w:rsid w:val="00C06F4C"/>
    <w:rsid w:val="00C40002"/>
    <w:rsid w:val="00CA30F8"/>
    <w:rsid w:val="00CA37CB"/>
    <w:rsid w:val="00CB1210"/>
    <w:rsid w:val="00D1438F"/>
    <w:rsid w:val="00D17D6F"/>
    <w:rsid w:val="00D55255"/>
    <w:rsid w:val="00D72657"/>
    <w:rsid w:val="00DC1E5F"/>
    <w:rsid w:val="00DF29AA"/>
    <w:rsid w:val="00DF3733"/>
    <w:rsid w:val="00E16048"/>
    <w:rsid w:val="00E16824"/>
    <w:rsid w:val="00E42578"/>
    <w:rsid w:val="00E445AC"/>
    <w:rsid w:val="00E7474B"/>
    <w:rsid w:val="00E90053"/>
    <w:rsid w:val="00ED6F3F"/>
    <w:rsid w:val="00EF2519"/>
    <w:rsid w:val="00F21B65"/>
    <w:rsid w:val="00F45D88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4141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06F4C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141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2</Pages>
  <Words>599</Words>
  <Characters>3417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0130</cp:lastModifiedBy>
  <cp:revision>31</cp:revision>
  <cp:lastPrinted>2013-07-19T06:17:00Z</cp:lastPrinted>
  <dcterms:created xsi:type="dcterms:W3CDTF">2013-03-20T15:52:00Z</dcterms:created>
  <dcterms:modified xsi:type="dcterms:W3CDTF">2014-10-14T06:39:00Z</dcterms:modified>
</cp:coreProperties>
</file>